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34369C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EndPr/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0FA6E3F1" w:rsidR="00A953A8" w:rsidRPr="00E21B34" w:rsidRDefault="00E21B34" w:rsidP="00E21B34">
            <w:pPr>
              <w:pStyle w:val="Ortalanm"/>
              <w:rPr>
                <w:rFonts w:ascii="Times New Roman" w:hAnsi="Times New Roman"/>
              </w:rPr>
            </w:pPr>
            <w:r w:rsidRPr="00E21B34">
              <w:rPr>
                <w:rFonts w:ascii="Times New Roman" w:hAnsi="Times New Roman"/>
                <w:b/>
                <w:sz w:val="20"/>
                <w:szCs w:val="20"/>
              </w:rPr>
              <w:t>GALATASARAY ÜNİVERSİTESİ REKTÖRLÜK VE BAĞLI BİRİMLERDE BULUNAN İKLİMLENDİRME, SOĞUTMA VE HAVALANDIRMA SİSTEMLERİNİN PERİYODİK KORUYUCU VE ÖNLEYİCİ BAKIM-ONARIM HİZMETİ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EndPr/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3142A31C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F54C24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DE1129" w:rsidRPr="00C827F8" w14:paraId="54F77A6C" w14:textId="77777777" w:rsidTr="000A68B8">
        <w:trPr>
          <w:cantSplit/>
          <w:trHeight w:val="288"/>
        </w:trPr>
        <w:tc>
          <w:tcPr>
            <w:tcW w:w="10060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78B1B847" w14:textId="6832FE73" w:rsidR="00DE1129" w:rsidRDefault="00DE1129" w:rsidP="00723603">
            <w:pPr>
              <w:pStyle w:val="StunBalklar"/>
              <w:rPr>
                <w:rFonts w:ascii="Times New Roman" w:hAnsi="Times New Roman"/>
              </w:rPr>
            </w:pPr>
            <w:r w:rsidRPr="00E21B34">
              <w:rPr>
                <w:rFonts w:ascii="Times New Roman" w:hAnsi="Times New Roman"/>
                <w:sz w:val="20"/>
                <w:szCs w:val="20"/>
              </w:rPr>
              <w:t>İKLİMLENDİRME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ve </w:t>
            </w:r>
            <w:r w:rsidRPr="00E21B34">
              <w:rPr>
                <w:rFonts w:ascii="Times New Roman" w:hAnsi="Times New Roman"/>
                <w:sz w:val="20"/>
                <w:szCs w:val="20"/>
              </w:rPr>
              <w:t>SOĞUTMA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sistemleri</w:t>
            </w:r>
          </w:p>
        </w:tc>
      </w:tr>
      <w:tr w:rsidR="00F54C24" w:rsidRPr="00C827F8" w14:paraId="3DEDF3B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CD755C1" w14:textId="2990AE8F" w:rsidR="00F54C24" w:rsidRPr="00C827F8" w:rsidRDefault="00F54C24" w:rsidP="00F54C24">
            <w:pPr>
              <w:rPr>
                <w:rFonts w:ascii="Times New Roman" w:hAnsi="Times New Roman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VRV Su Soğutmalı Dış Ünite- HEAT RECOVERY  16 HP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5859058" w14:textId="665DD48C" w:rsidR="00F54C24" w:rsidRPr="00C827F8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734B71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65AA5E2" w14:textId="2E8571F3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VRV Su Soğutmalı Dış Ünite HEAT RECOVERY  18 HP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 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E9A8DE4" w14:textId="38AFE42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B88691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10BFD0A" w14:textId="5071547D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VRV Su Soğutmalı Dış Ünite HEAT RECOVERY  20 HP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 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3F73FEC" w14:textId="4ED0FFE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E97FCD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59E37C" w14:textId="3A7FDF5F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678E776" w14:textId="26C317C1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VRV Su Soğutmalı Dış Ünite HEAT RECOVERY  22 HP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 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754646C" w14:textId="42F699FC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9D52C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EA54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127C101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93F11D" w14:textId="3016252E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795CD16" w14:textId="25730083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VRV Su Soğutmalı Dış Ünite HEAT RECOVERY  24 HP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 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8E9A007" w14:textId="097E3A8F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5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5AD20F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D7215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A38402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C23225C" w14:textId="5C9D1C11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AEA0F3F" w14:textId="47E75A4F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VRV Su Soğutmalı Dış Ünite- </w:t>
            </w: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Heat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Pump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20 HP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 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057A60D" w14:textId="4A99238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8A031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2A6207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8D380F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CA0245" w14:textId="124AA786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2C5CC30" w14:textId="118075CC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KANALLI TİP İÇ ÜNİTE 4,5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9370CFB" w14:textId="6FF549AF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F9ADD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88F9EF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4B4434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77CFC8" w14:textId="55097002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86B1CA5" w14:textId="0833D892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KANALLI TİP İÇ ÜNİTE 5,6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036E2D9" w14:textId="3018B5A3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4A970E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5C3D9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1A3A7D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7F6D9F" w14:textId="661ADCA2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F9D4F38" w14:textId="48081B20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KANALLI TİP İÇ ÜNİTE 7,1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0F4E4BE" w14:textId="3EFCF9D1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38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F83F3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79DF3E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F8D69E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24B4113" w14:textId="20C692DE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C0C6000" w14:textId="7A057C67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KANALLI TİP İÇ ÜNİTE 9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1CBC1A2" w14:textId="0A08AB55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19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0D0315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01364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A8AC8A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58A378" w14:textId="1415F6F8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8840491" w14:textId="3F827D32" w:rsidR="00F54C24" w:rsidRPr="00ED4153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KANALLI TİP İÇ ÜNİTE 11,2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BAFFD94" w14:textId="09A19EA5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7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99FD48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A84C7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2BA808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C8AB0F" w14:textId="69AD98EA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95708DD" w14:textId="0C09B1B9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KANALLI TİP İÇ ÜNİTE 14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AFBB26A" w14:textId="184FCD5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17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4F88C2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26D4B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C110AD8" w14:textId="77777777" w:rsidTr="0006725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FD64A0A" w14:textId="26C3C33E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AE35626" w14:textId="6AF3AF6A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Duvar Tipi Split klima 7,1 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- Sistem Odası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Mitsubishi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E6CB497" w14:textId="4885AC05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58D4F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9EE752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50BF695" w14:textId="77777777" w:rsidTr="0006725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78A50A8" w14:textId="2BA818CF" w:rsidR="00F54C24" w:rsidRPr="00C827F8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044EBC9" w14:textId="219D71F7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AHU01 KONFERANS SALONU KLİMA SANTRALİ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F16650C" w14:textId="4B2509BE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92F4DD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6C9C15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D1D53A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8DB2F52" w14:textId="3A43ECC0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BB31CDA" w14:textId="3029DF55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WC'LER EGZOZ ASPİRATÖRÜ Kanal tipi, Q=900 m³/h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166BCA7" w14:textId="66F3944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5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6003E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7824EF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74C427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22C6EB0" w14:textId="1E868BE0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D9F52C4" w14:textId="5169881C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WC'LER EGZOZ ASPİRATÖRÜ Kanal tipi- Q=600 m³/h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4371A92" w14:textId="298BD12B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103261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0D7F12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701068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F1B2652" w14:textId="5DAEED54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F9A2747" w14:textId="589777E8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WC'LER EGZOZ ASPİRATÖRÜ Kanal tipi- Q=1100 m³/h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7E1A2A3" w14:textId="73E417A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6292AD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45E76D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21B703D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933F5BE" w14:textId="26AAAFCA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9676ACA" w14:textId="45DFE209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WC'LER EGZOZ ASPİRATÖRÜ- Q=1500 m³/h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F78AF75" w14:textId="106BD130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F000D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95BCED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5C1685D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05A11BA" w14:textId="4EF4F8DF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A66E596" w14:textId="38EF5C8B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TAVAN TİPİ ISI GERİ KAZANIMLI HAVALANDIRMA CİHAZLARI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8827D3D" w14:textId="1344D36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10B6D8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E75516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B88AB8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231C22" w14:textId="3C88519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0FB1979" w14:textId="51BE2234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iç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C0CF79E" w14:textId="526F4D18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8845F3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9465DC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8D06FAF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E2158E9" w14:textId="52FBC05B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05C9BBE" w14:textId="0632F957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iç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BCF8B3B" w14:textId="12ED656B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41D540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42CE16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4B6A695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8F5E03" w14:textId="27410DFC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31675A1" w14:textId="6C9426EA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iç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FAB617B" w14:textId="3858693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CC763C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84CC88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F974293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6453C11" w14:textId="0B50A773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91E3D1B" w14:textId="0AA5D493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iç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81B01FC" w14:textId="32C9A81E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F27FDD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C41B3B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F3D24B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B8F0F63" w14:textId="6FE2E0B1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A4E1CE3" w14:textId="16D8BEBB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iç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1B6F4BA" w14:textId="7D435CC3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2D7494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822199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C8EFD0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530A3EB" w14:textId="4E68FA0B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60D4CEF" w14:textId="1419CFAC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iç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74D2924" w14:textId="1C4AAB30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6302C6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123916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F13EC8D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354125F" w14:textId="2B77A55E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B51A825" w14:textId="3D40B4C1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Dış Ünite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6AC60EB" w14:textId="77961E23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0EEA2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D3A427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77BE7E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3A44971" w14:textId="00B643F0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0A25A08" w14:textId="76631D96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i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n Duvar Tipi Klima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F64A09F" w14:textId="550F0C6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272EB0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B0175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75C4B44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6EF0B42" w14:textId="4DC7894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B8FBBFE" w14:textId="5372FCA6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Freedoor Hava Perdesi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42BD105" w14:textId="3D5C2755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FFE8D2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7AC17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A6BED4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EB54C7E" w14:textId="0B582C81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C446911" w14:textId="7D536190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Salon Tipi Klima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77F59B6" w14:textId="135DC62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BA17F3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D9A7AF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CA77779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E8D2B08" w14:textId="0DF93462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8B88FFC" w14:textId="02D2DBC9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i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n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 (Zemin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B788FF9" w14:textId="0F8719E3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B38285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46F4B4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CB80CE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5D14580" w14:textId="42B7737A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8642CAD" w14:textId="6E4654E8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Tavan Tipi Mitsubishi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32.000 Btu (Zemin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6128EEA" w14:textId="4CF8E5E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10164F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D8B869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DD4E8C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27A6295" w14:textId="30B83A1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C24E737" w14:textId="1B342C8A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Vestel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 (1.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EC6F0D5" w14:textId="03984029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112230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FD5882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7E48979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58D0CF7" w14:textId="60F3E18C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F372316" w14:textId="3B9D7609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Vestel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 (1.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14A0E83" w14:textId="02E220B1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11B737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5292E5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5A9F74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5154A3" w14:textId="09373E0C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F28B8FF" w14:textId="22C61130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Arçelik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12.000 Btu (Bodrum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84DE8ED" w14:textId="380CD7D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EDA13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A4EA20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9A2F81E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32DB320" w14:textId="5B7C8AEA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B3D9FBA" w14:textId="238E10B7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LG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 (1.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62578E3" w14:textId="5FC0BC5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69B7FE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6864F7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34E7523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7F31CE" w14:textId="58E4057F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8A67CFC" w14:textId="1C2411C0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(1.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6159E85" w14:textId="0005CAF8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66F3F6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4DFA87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A488BB0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4CB2F55" w14:textId="12610A6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1E399D5" w14:textId="2EC9C15A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Duvar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(1.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39164EF" w14:textId="79484782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D9F58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ACE13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FCA060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3D7DA01" w14:textId="2DFA2958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AD32BB0" w14:textId="0D0B61EE" w:rsidR="00F54C24" w:rsidRPr="00CA3719" w:rsidRDefault="00F54C24" w:rsidP="00F54C24">
            <w:pPr>
              <w:rPr>
                <w:lang w:eastAsia="tr-TR"/>
              </w:rPr>
            </w:pPr>
            <w:r w:rsidRPr="004E58E3">
              <w:rPr>
                <w:rFonts w:ascii="Calibri" w:hAnsi="Calibri" w:cs="Calibri"/>
                <w:sz w:val="22"/>
                <w:szCs w:val="22"/>
                <w:lang w:eastAsia="tr-TR"/>
              </w:rPr>
              <w:t>Arçelik Duvar tip Klima 18.000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23FB1D1" w14:textId="64EC4800" w:rsidR="00F54C24" w:rsidRDefault="00F54C24" w:rsidP="00F54C24">
            <w:pPr>
              <w:jc w:val="center"/>
            </w:pPr>
            <w:r w:rsidRPr="004E58E3">
              <w:rPr>
                <w:rFonts w:ascii="Calibri" w:hAnsi="Calibri" w:cs="Calibri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0955F3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294F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085E66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4F7D601" w14:textId="2CE94373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2D9912C" w14:textId="08B89ED6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Tavan Tipi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FA31049" w14:textId="579326D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B4AF6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7BA48C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B08395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1756CB8" w14:textId="5EE46813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0D871FD" w14:textId="2DB23423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General Marka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 (Zemin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A99B1A7" w14:textId="434666E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541489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48AC72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0416E0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756698F" w14:textId="0088C421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91C6DE9" w14:textId="2886E5A1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Elektrik Odası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Vestel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Duvar Tipi 15.000 Btu (Zemin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2B1711D" w14:textId="7EE60FAB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C4D4DE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CB2BE7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733D45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6E1A472" w14:textId="2CAE97D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96EA4AB" w14:textId="5A240CD5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i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i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n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 (Erasmus Bürosu)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4B02C9C" w14:textId="5AF400F7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5AC132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5674E4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22510B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29AE43C" w14:textId="4BB90346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B32BA3F" w14:textId="340D1BD3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Vestel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Duvar Tipi 24.000 Btu (Bodrum Kat)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41FE4AA" w14:textId="5DD5E8A8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6944F8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2BC055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5F8FDAF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1161FAD" w14:textId="34AADF92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8C9EB7D" w14:textId="75F13C53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Sistem Odası ACSON Duvar Tipi 18.000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55C0ABB" w14:textId="724B6891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714661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49EAA5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C366DA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95E368C" w14:textId="00C6CBD2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E5F86EE" w14:textId="42A431B7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Gree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tavan tipi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1. Kat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1C82BDC" w14:textId="51F78653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74750C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5F251B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867440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F4EB64" w14:textId="5ABAB356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CF71CE3" w14:textId="3014132C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Gree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tavan tipi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1. Kat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F1C2E32" w14:textId="1FE8FD8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725063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26C1B7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869FD3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7C7F007" w14:textId="66A51ABF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C4FFB7C" w14:textId="0D3042B9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Gree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tavan tipi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1. Kat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36F8DB3" w14:textId="48535360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99BFB1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FFBC2B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F2BB7FD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48A8533" w14:textId="741E5C78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124AF99" w14:textId="0F7C6E7B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Duvar Tipi 24.000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77151A9" w14:textId="3FB26537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10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156620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9FBE27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8745AE9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A377FD" w14:textId="7B1CE95D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33F0ECA" w14:textId="33A70BCC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Dış Ünite Mitsubishi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52701D3" w14:textId="39E1B291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47DB61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5BFC1A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036D31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BDE9AC4" w14:textId="49398198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5E44BEF" w14:textId="2A7C63E8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GREE Salon tipi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32.000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241FE0B" w14:textId="228C385F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8BBCD4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7BE079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B73A6B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8619DFF" w14:textId="4793F2D5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3F7113B" w14:textId="01118A1C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Tavan Tipi Fancoil (Daikin)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85CFD37" w14:textId="785B6A3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26B1FB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2AB94A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BAF838D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0F1901B" w14:textId="1C60D263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E323F3E" w14:textId="18EC0AF2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Daikin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8B0EDE3" w14:textId="66072B7A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19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6A2F86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5215B1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2E5E87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FD65399" w14:textId="7C9A3B2D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C520DD1" w14:textId="326CB74A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1. Kat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Arçelik Duvar Tipi Klima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2E8E0B8" w14:textId="3C1BE3A0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B01CBD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EF688A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4FBE203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0F844D1" w14:textId="14AE08A1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F74E1A4" w14:textId="0FC05AE7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Hantech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Duvar Tipi 24.000 Btu Sistem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20110A5" w14:textId="14F85814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DE8490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468F8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FAED4D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E54D5D0" w14:textId="1FF7DE54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79B90D0" w14:textId="616C16E9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Midea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Duvar Tipi 18.000 Btu Sistem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60F45F7" w14:textId="1657C0C6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2FBFCB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81B704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7C0C2D1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9650FED" w14:textId="6E6578D3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520C818" w14:textId="0AB7D9AD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York Duvar Tipi 24.000 Btu Sistem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5A92820" w14:textId="3F8B26AC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574FA3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3AFD85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3096021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D8E16C1" w14:textId="34910C7B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F0BB1F8" w14:textId="4A2688BB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Midea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Duvar Tipi 24.000 Btu Elektrik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EB7585A" w14:textId="58577DE8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AC545D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153E7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8713CF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BB8382E" w14:textId="6AC9D064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550034B" w14:textId="43584154" w:rsidR="00F54C24" w:rsidRPr="00CA3719" w:rsidRDefault="00F54C24" w:rsidP="00F54C24">
            <w:pPr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Arçelik Duvar Tipi 24.000 Btu Elektrik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99B3221" w14:textId="2F861CED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1DF0CA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4F6503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80D754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4DC8CE7" w14:textId="211741FB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C165A80" w14:textId="2BCF13BA" w:rsidR="00F54C24" w:rsidRPr="00CA3719" w:rsidRDefault="00F54C24" w:rsidP="00F54C24">
            <w:pPr>
              <w:rPr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Daikin Duvar Tipi klima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09ABF82" w14:textId="47107C4D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BB1C45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C6A0A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9CDBCA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48A15F7" w14:textId="1EE1A0A4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0794AF2" w14:textId="423482BD" w:rsidR="00F54C24" w:rsidRPr="00CA3719" w:rsidRDefault="00F54C24" w:rsidP="00F54C24">
            <w:pPr>
              <w:rPr>
                <w:lang w:eastAsia="tr-TR"/>
              </w:rPr>
            </w:pP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Resterm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Havalandırma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83CF1D2" w14:textId="5E7D6565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515B8D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D60E8B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3838D7D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98690B" w14:textId="3233B83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A02B3D3" w14:textId="73886107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Daikin Fancoil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4B95DA0" w14:textId="0BA7C237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64990E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F48B63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6EC8EE9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AB46160" w14:textId="74DE3B05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50875D1" w14:textId="51FF379D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Airfel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12.000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09CB9E1" w14:textId="3DD26862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793B63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8C349A1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995487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7DFD793" w14:textId="4F02ADBE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15E0B4E" w14:textId="4705556E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Arçelik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18.000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FE46E33" w14:textId="4BFB5E7A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6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964839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018919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25B007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71899A8" w14:textId="32A81E04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5CBAC0F" w14:textId="32AB3D2C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Tavan Tipi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Kaset Tipi 32.000 (TV Stüdyosu)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1946FC0" w14:textId="05645739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68FEA5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A1E2AC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1BEAD20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D8DF80" w14:textId="33B6C97B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D02FE01" w14:textId="6E567D26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Havalandırma Perdesi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6D7314C" w14:textId="7572E492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88B0EA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9BDA83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B76AB6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19AA36D" w14:textId="1BD7F938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47C7173" w14:textId="070C158B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Daikin Duvar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12.000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519355A" w14:textId="53B79E16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2078B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FC4C99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B1CCB1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086D6D3" w14:textId="2C5EC6AA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FEC3C7D" w14:textId="75A316FC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Muhtelif Marka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Duvar Tipi Klima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4D9471A" w14:textId="4638A54F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E89730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A0FCC4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A48932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91B0F01" w14:textId="30EDDCC6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E1B96F1" w14:textId="0CB5C92C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Mitsubishi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Salon Tipi Klim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 32.000 Btu (Coşkun Kırca Salonu)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37A85E1" w14:textId="062A9015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6EB28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7C48C5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2ADE710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1CCBF2C" w14:textId="702FCAC6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6CEBA12" w14:textId="34F347C5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GREE Yer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(Gazlı Sistem) 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Klim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 32.000 Btu (Aydın Doğan Salonu)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3C5427E" w14:textId="29E63AF0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194C2A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2FC434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4D971D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1154F9" w14:textId="62C20019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5F587EF" w14:textId="74151F8A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Arçelik Salon Tipi 32.000 Btu Elektrik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76CAD7F" w14:textId="006FE3B5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F48BA8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4289B4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15E775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D4AC8BD" w14:textId="2C165C07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903AFCA" w14:textId="6967DC34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Arçelik Duvar Tipi 18.000 Btu Elektrik Odası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D7B8F0A" w14:textId="5F7F340D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731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5EB5D1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61C6792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C947CCA" w14:textId="401A2A0E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784206E" w14:textId="5077A675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Havalandırma Perdesi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2DD0E01" w14:textId="2DFCB163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56F015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E947E85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A50E64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7CD3EE8" w14:textId="2087D742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7F30C39" w14:textId="1939C21B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Muhtelif Markalarda Duvar Tipi Cihaz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2289431" w14:textId="522E0006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8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9C9D91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F9A378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03E5858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3AB4000" w14:textId="0CE2FE00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BC3035C" w14:textId="57D832FD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Mitsubishi VRV İç Ünite (İnan Kıraç Salonu)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364C594" w14:textId="49C3D6F2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BFC7A7C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FF3B7F8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880AC8E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9ABAB2E" w14:textId="0A4969C0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9D2C93F" w14:textId="1C29020F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Daikin R32 Havalandırma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Chiller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67F3EF0" w14:textId="7919E9E9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A9E813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DCFD08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EAA124B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14E4826" w14:textId="3E95651F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3328544" w14:textId="6C40AD5F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Tavan Tipi Carrier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42F42AB" w14:textId="722F9457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41D601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5FCCF50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420FF92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493A0FA" w14:textId="53066869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E9357C8" w14:textId="084810FF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Yer Tipi Fancoil Alarko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59B8002" w14:textId="265AC1D2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16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98A72D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F657396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97AD1B3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B19CD50" w14:textId="35DE5A15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7E678F6" w14:textId="4FC0C74D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Havalandırma Daikin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FBB5BCB" w14:textId="02CA64A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1BD6034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9205C1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37B303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7E0A96D" w14:textId="6739F802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0D07FC1" w14:textId="31AAA572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Resterm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Isı Geri Kazanım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9C2020F" w14:textId="2983A8C4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2D59F23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846E99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2C6C4C1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51DD2FC" w14:textId="4728644F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433DEC5" w14:textId="7A99E366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Havalandırma Perdesi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64F60182" w14:textId="3AEE4218" w:rsidR="00F54C24" w:rsidRDefault="00F54C24" w:rsidP="00F54C2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A4BF2D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747113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C8F82F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DCD45C2" w14:textId="684E449D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6F9E8A3" w14:textId="7CB5A9DA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LG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Kaset</w:t>
            </w: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Tipi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32.000 Btu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C5E81CC" w14:textId="616A69DC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0A614A7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72FE39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5466EBE1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05C1E84" w14:textId="4CC767EF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90B773D" w14:textId="6041FC51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FRIMEC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Kaset Tipi 32.000 Btu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7EA0500" w14:textId="4A6C0047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7CEA06E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CED3DC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0639F8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8BE41A1" w14:textId="10EC86EE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5E8B1C8" w14:textId="5E798D76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Havalandırma </w:t>
            </w:r>
            <w:proofErr w:type="spellStart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Soler</w:t>
            </w:r>
            <w:proofErr w:type="spellEnd"/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Pala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u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AF8F58A" w14:textId="2C537817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BF0653B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06867D2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F54C24" w:rsidRPr="00C827F8" w14:paraId="36E91F65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F473DE" w14:textId="0B4252BA" w:rsidR="00F54C24" w:rsidRDefault="00F54C24" w:rsidP="00F54C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F0DBE3A" w14:textId="7834C021" w:rsidR="00F54C24" w:rsidRDefault="00F54C24" w:rsidP="00F54C24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Havalandırma Perdesi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D4781D9" w14:textId="1932CB19" w:rsidR="00F54C24" w:rsidRDefault="00F54C24" w:rsidP="00F54C24">
            <w:pPr>
              <w:jc w:val="center"/>
            </w:pPr>
            <w:r w:rsidRPr="00F22865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4D464F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8F34CA" w14:textId="77777777" w:rsidR="00F54C24" w:rsidRPr="00C827F8" w:rsidRDefault="00F54C24" w:rsidP="00F54C24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1D9DF02A" w14:textId="77777777" w:rsidTr="00784754">
        <w:trPr>
          <w:cantSplit/>
          <w:trHeight w:val="288"/>
        </w:trPr>
        <w:tc>
          <w:tcPr>
            <w:tcW w:w="1006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AE851FB" w14:textId="1C8ECA5B" w:rsidR="0034369C" w:rsidRPr="0034369C" w:rsidRDefault="0034369C" w:rsidP="0034369C">
            <w:pPr>
              <w:pStyle w:val="StunBalkla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havalandırma sistemleri</w:t>
            </w:r>
          </w:p>
        </w:tc>
      </w:tr>
      <w:tr w:rsidR="0034369C" w:rsidRPr="00C827F8" w14:paraId="3A914E73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F197A90" w14:textId="08FCCC24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F7FD714" w14:textId="77966E5D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40 4000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66B0245" w14:textId="3A78F168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242C90A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7275268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1070029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75CC69E" w14:textId="65302AD0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D3C8F9D" w14:textId="6114D3C7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23.004 2310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75E4962" w14:textId="4CD1FC9F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7321C27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6EDF0F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77DBC2F5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66767F" w14:textId="03E74E13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8DCA501" w14:textId="770D6C01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36R 2310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3B2DA0E" w14:textId="2ED5316F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F63F185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35827D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549A707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571AEAF" w14:textId="5BAAE094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5474C7C" w14:textId="58F56616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23R 2310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B4E2AE1" w14:textId="43D648B7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0CFE0EB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1F44F7E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7F9609E9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7D2620" w14:textId="45767804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A2C6DFE" w14:textId="595A406B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Muhtelif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5849758" w14:textId="0EB062B5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AEDE49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192961F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360F93D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31D1190" w14:textId="6CE6FAA8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D37BB4C" w14:textId="76662E52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Termofan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1E19215D" w14:textId="1FC78582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5219C97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581225A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67E2D9D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1EC1A77" w14:textId="742AEAA0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09C03A19" w14:textId="490BFDBE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40 4000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E819618" w14:textId="44599834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C67D55C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670FE90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069ECD7F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62B63A3" w14:textId="2D77F609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99A221C" w14:textId="6C1248E6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20 2000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91B40FF" w14:textId="3C30E3C6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59952A6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604863E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0C4F2BD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253191C" w14:textId="6E267F20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48F6EDAF" w14:textId="14838875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E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f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01 4000 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44093A5A" w14:textId="3A9EF773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1106F21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84160F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50B5BF8C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02018CA" w14:textId="0975F5C9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A64017C" w14:textId="1516AF5F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E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f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02 3000 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999AE85" w14:textId="7F87CC6B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7C8C7D5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CA713F8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2593CD82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EB5903A" w14:textId="20DA5D85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166AF968" w14:textId="22529233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20 2000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0EED9D5" w14:textId="17BA1651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6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6278C0F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634E076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67428657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F459DB" w14:textId="37D60811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C27EC2A" w14:textId="54BF7B54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Termofan 5100/7000 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/h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Asp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Vant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1,5kW/4kW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229BFDA6" w14:textId="58F6D533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55E7C7B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4DA56D9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39AD0370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167211D" w14:textId="0BD4C018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6C6DF800" w14:textId="50EB2653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Termofan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</w:t>
            </w:r>
            <w:r w:rsidRPr="00D66BD8">
              <w:rPr>
                <w:rFonts w:ascii="Calibri" w:hAnsi="Calibri" w:cs="Calibri"/>
                <w:color w:val="000000"/>
                <w:vertAlign w:val="subscript"/>
                <w:lang w:eastAsia="tr-TR"/>
              </w:rPr>
              <w:t>hrv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30 3000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1D0071E" w14:textId="105DF313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4ADFDAA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1E92E97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126C8658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4D4EC35" w14:textId="77D0634C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776867F" w14:textId="682A0BB3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Termofan 3500/13500 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/h 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Asp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</w:t>
            </w: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Vant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7,5kW/11kW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912766D" w14:textId="7F42E8CE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4560798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36E1D72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1876C03A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321B3C8" w14:textId="59D93608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7EFAD718" w14:textId="300FD228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Pitsan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1000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781AB2F2" w14:textId="44EA1CEC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34FD83D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9276C69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60A0C7A1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FC624FE" w14:textId="3BCDA103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3F85E83C" w14:textId="69FE133C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Activent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2000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tr-TR"/>
              </w:rPr>
              <w:t>3</w:t>
            </w: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/h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0F2B15F9" w14:textId="64646DC3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2F6B293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D2D5EF5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2B58DF43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15D2C41" w14:textId="4844E7AC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2E77A343" w14:textId="5334C24E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Östberg</w:t>
            </w:r>
            <w:proofErr w:type="spellEnd"/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 xml:space="preserve"> CK315 B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3EBF1F86" w14:textId="7BD3BE7C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D66BD8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5293DE2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A37D7A6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5794AA64" w14:textId="77777777" w:rsidTr="0034369C">
        <w:trPr>
          <w:cantSplit/>
          <w:trHeight w:val="288"/>
        </w:trPr>
        <w:tc>
          <w:tcPr>
            <w:tcW w:w="1006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178800D5" w14:textId="40FF5EC7" w:rsidR="0034369C" w:rsidRPr="00DE1129" w:rsidRDefault="0034369C" w:rsidP="0034369C">
            <w:pPr>
              <w:pStyle w:val="StunBalkla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dalgıç pompa</w:t>
            </w:r>
          </w:p>
        </w:tc>
      </w:tr>
      <w:tr w:rsidR="0034369C" w:rsidRPr="00C827F8" w14:paraId="11E88916" w14:textId="77777777" w:rsidTr="004260D2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6AFE4D7" w14:textId="20DFC6B8" w:rsidR="0034369C" w:rsidRDefault="0034369C" w:rsidP="003436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bottom"/>
          </w:tcPr>
          <w:p w14:paraId="54EB135A" w14:textId="0E6798D1" w:rsidR="0034369C" w:rsidRPr="00F22865" w:rsidRDefault="0034369C" w:rsidP="0034369C">
            <w:pP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Dalgıç 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Deniz Suyu Alma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) Pompa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14:paraId="5952384A" w14:textId="375E547B" w:rsidR="0034369C" w:rsidRPr="00F22865" w:rsidRDefault="0034369C" w:rsidP="00343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2464B7F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DCB0E19" w14:textId="7777777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  <w:tr w:rsidR="0034369C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34369C" w:rsidRPr="00C827F8" w:rsidRDefault="0034369C" w:rsidP="0034369C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34369C" w:rsidRPr="00C827F8" w:rsidRDefault="0034369C" w:rsidP="0034369C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34369C" w:rsidRPr="00C827F8" w:rsidRDefault="0034369C" w:rsidP="0034369C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56231507" w:rsidR="0034369C" w:rsidRPr="00C827F8" w:rsidRDefault="0034369C" w:rsidP="0034369C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6476923B" w:rsidR="00CB2E13" w:rsidRPr="00C827F8" w:rsidRDefault="00CB2E13" w:rsidP="00207555">
      <w:pPr>
        <w:rPr>
          <w:rFonts w:ascii="Times New Roman" w:hAnsi="Times New Roman"/>
        </w:rPr>
      </w:pPr>
    </w:p>
    <w:p w14:paraId="579C700C" w14:textId="71FBAE1D" w:rsidR="00A953A8" w:rsidRPr="00C827F8" w:rsidRDefault="00A953A8" w:rsidP="00A953A8">
      <w:pPr>
        <w:rPr>
          <w:rFonts w:ascii="Times New Roman" w:hAnsi="Times New Roman"/>
        </w:rPr>
      </w:pPr>
    </w:p>
    <w:p w14:paraId="77B38FFC" w14:textId="33D4DA25" w:rsidR="00A953A8" w:rsidRPr="00C827F8" w:rsidRDefault="00F54C24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37724DA5">
                <wp:simplePos x="0" y="0"/>
                <wp:positionH relativeFrom="margin">
                  <wp:posOffset>4211320</wp:posOffset>
                </wp:positionH>
                <wp:positionV relativeFrom="paragraph">
                  <wp:posOffset>4445</wp:posOffset>
                </wp:positionV>
                <wp:extent cx="2238375" cy="71437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7143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07AA1B" id="Dikdörtgen 2" o:spid="_x0000_s1026" style="position:absolute;margin-left:331.6pt;margin-top:.35pt;width:176.25pt;height:5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" fillcolor="white [3201]" strokecolor="#365f91 [2404]" strokeweight="1pt">
                <w10:wrap anchorx="margin"/>
              </v:rect>
            </w:pict>
          </mc:Fallback>
        </mc:AlternateContent>
      </w:r>
      <w:r w:rsidR="00E741F5"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="00E741F5"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34369C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EndPr/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F54C24">
      <w:headerReference w:type="default" r:id="rId9"/>
      <w:footerReference w:type="default" r:id="rId10"/>
      <w:pgSz w:w="11906" w:h="16838" w:code="9"/>
      <w:pgMar w:top="720" w:right="1152" w:bottom="1560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7292" w14:textId="77777777" w:rsidR="004C1838" w:rsidRDefault="004C1838">
      <w:r>
        <w:separator/>
      </w:r>
    </w:p>
  </w:endnote>
  <w:endnote w:type="continuationSeparator" w:id="0">
    <w:p w14:paraId="4A5DEF94" w14:textId="77777777" w:rsidR="004C1838" w:rsidRDefault="004C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87A4" w14:textId="77777777" w:rsidR="004C1838" w:rsidRDefault="004C1838">
      <w:r>
        <w:separator/>
      </w:r>
    </w:p>
  </w:footnote>
  <w:footnote w:type="continuationSeparator" w:id="0">
    <w:p w14:paraId="4F758539" w14:textId="77777777" w:rsidR="004C1838" w:rsidRDefault="004C1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83C66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5B08"/>
    <w:rsid w:val="002C4719"/>
    <w:rsid w:val="00326411"/>
    <w:rsid w:val="00341D54"/>
    <w:rsid w:val="0034369C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6485"/>
    <w:rsid w:val="003E3D7F"/>
    <w:rsid w:val="003F03CA"/>
    <w:rsid w:val="00413CC1"/>
    <w:rsid w:val="00416A5B"/>
    <w:rsid w:val="00436B94"/>
    <w:rsid w:val="004526C5"/>
    <w:rsid w:val="00455A22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E1129"/>
    <w:rsid w:val="00DF7693"/>
    <w:rsid w:val="00E21B34"/>
    <w:rsid w:val="00E27198"/>
    <w:rsid w:val="00E3391B"/>
    <w:rsid w:val="00E358C1"/>
    <w:rsid w:val="00E371FA"/>
    <w:rsid w:val="00E42426"/>
    <w:rsid w:val="00E6107D"/>
    <w:rsid w:val="00E704EF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54C24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2C4719"/>
    <w:rsid w:val="0045518E"/>
    <w:rsid w:val="005B23AB"/>
    <w:rsid w:val="0081631C"/>
    <w:rsid w:val="0083141E"/>
    <w:rsid w:val="008B6606"/>
    <w:rsid w:val="00923B82"/>
    <w:rsid w:val="0096064C"/>
    <w:rsid w:val="00A1410C"/>
    <w:rsid w:val="00AB0E75"/>
    <w:rsid w:val="00B41D02"/>
    <w:rsid w:val="00DA7FF6"/>
    <w:rsid w:val="00E3391B"/>
    <w:rsid w:val="00EF5FF8"/>
    <w:rsid w:val="00FA4CCF"/>
    <w:rsid w:val="00FB0F60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172</TotalTime>
  <Pages>4</Pages>
  <Words>852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Uğurcan Tartar</cp:lastModifiedBy>
  <cp:revision>22</cp:revision>
  <cp:lastPrinted>2025-07-09T11:11:00Z</cp:lastPrinted>
  <dcterms:created xsi:type="dcterms:W3CDTF">2025-07-09T10:24:00Z</dcterms:created>
  <dcterms:modified xsi:type="dcterms:W3CDTF">2026-03-10T07:06:00Z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